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5D59E019" w14:textId="553FDDF8" w:rsidR="006B1184" w:rsidRPr="006B1184" w:rsidRDefault="00776607" w:rsidP="00D3666D">
      <w:pPr>
        <w:numPr>
          <w:ilvl w:val="0"/>
          <w:numId w:val="36"/>
        </w:numPr>
        <w:spacing w:before="60"/>
        <w:rPr>
          <w:rFonts w:cstheme="minorHAnsi"/>
          <w:szCs w:val="18"/>
          <w:lang w:eastAsia="pl-PL"/>
        </w:rPr>
      </w:pPr>
      <w:r w:rsidRPr="00776607">
        <w:rPr>
          <w:rFonts w:cstheme="minorHAnsi"/>
          <w:szCs w:val="18"/>
          <w:lang w:eastAsia="pl-PL"/>
        </w:rPr>
        <w:t xml:space="preserve">w </w:t>
      </w:r>
      <w:r w:rsidR="006B1184" w:rsidRPr="006B1184">
        <w:rPr>
          <w:rFonts w:cstheme="minorHAnsi"/>
          <w:szCs w:val="18"/>
          <w:lang w:eastAsia="pl-PL"/>
        </w:rPr>
        <w:t xml:space="preserve">okresie </w:t>
      </w:r>
      <w:r w:rsidR="00D3666D" w:rsidRPr="00D3666D">
        <w:rPr>
          <w:rFonts w:cstheme="minorHAnsi"/>
          <w:szCs w:val="18"/>
          <w:lang w:eastAsia="pl-PL"/>
        </w:rPr>
        <w:t>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6B1184" w:rsidRPr="006B1184">
        <w:rPr>
          <w:rFonts w:cstheme="minorHAnsi"/>
          <w:szCs w:val="18"/>
          <w:lang w:eastAsia="pl-PL"/>
        </w:rPr>
        <w:t>,</w:t>
      </w:r>
    </w:p>
    <w:p w14:paraId="5BF70608" w14:textId="77777777" w:rsidR="006B1184" w:rsidRPr="006B1184" w:rsidRDefault="006B1184" w:rsidP="006B1184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6B1184">
        <w:rPr>
          <w:rFonts w:cstheme="minorHAnsi"/>
          <w:szCs w:val="18"/>
          <w:lang w:eastAsia="pl-PL"/>
        </w:rPr>
        <w:t xml:space="preserve">zgodnie z formularzem stanowiącym </w:t>
      </w:r>
      <w:r w:rsidRPr="006B1184">
        <w:rPr>
          <w:rFonts w:cstheme="minorHAnsi"/>
          <w:b/>
          <w:szCs w:val="18"/>
          <w:lang w:eastAsia="pl-PL"/>
        </w:rPr>
        <w:t>Załącznik nr 7 do SWZ</w:t>
      </w:r>
      <w:r w:rsidRPr="006B1184">
        <w:rPr>
          <w:rFonts w:cstheme="minorHAnsi"/>
          <w:szCs w:val="18"/>
          <w:lang w:eastAsia="pl-PL"/>
        </w:rPr>
        <w:t>.</w:t>
      </w:r>
    </w:p>
    <w:p w14:paraId="5AEDA049" w14:textId="2EAF50C7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758D216" w:rsidR="000A506D" w:rsidRPr="006B1184" w:rsidRDefault="000A506D" w:rsidP="006B1184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6B1184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55C2C428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2BEC130A" w14:textId="61B95762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świadectwo kwalifikacyjne grupy E – </w:t>
      </w:r>
      <w:r w:rsidR="00D3666D">
        <w:rPr>
          <w:rFonts w:eastAsia="Times New Roman" w:cs="Calibri"/>
          <w:szCs w:val="18"/>
          <w:lang w:eastAsia="pl-PL"/>
        </w:rPr>
        <w:t>2</w:t>
      </w:r>
      <w:r w:rsidRPr="000A506D">
        <w:rPr>
          <w:rFonts w:eastAsia="Times New Roman" w:cs="Calibri"/>
          <w:szCs w:val="18"/>
          <w:lang w:eastAsia="pl-PL"/>
        </w:rPr>
        <w:t xml:space="preserve"> osoby,</w:t>
      </w:r>
    </w:p>
    <w:p w14:paraId="7156A807" w14:textId="77777777" w:rsidR="00D3666D" w:rsidRPr="00D3666D" w:rsidRDefault="006B1184" w:rsidP="00D366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</w:t>
      </w:r>
      <w:r w:rsidR="00D3666D" w:rsidRPr="00D3666D">
        <w:rPr>
          <w:rFonts w:eastAsia="Times New Roman" w:cs="Calibri"/>
          <w:szCs w:val="18"/>
          <w:lang w:eastAsia="pl-PL"/>
        </w:rPr>
        <w:t xml:space="preserve">uprawnienia do prowadzenia prac sieciowych (sieci i urządzenia </w:t>
      </w:r>
      <w:proofErr w:type="spellStart"/>
      <w:r w:rsidR="00D3666D" w:rsidRPr="00D3666D">
        <w:rPr>
          <w:rFonts w:eastAsia="Times New Roman" w:cs="Calibri"/>
          <w:szCs w:val="18"/>
          <w:lang w:eastAsia="pl-PL"/>
        </w:rPr>
        <w:t>nN</w:t>
      </w:r>
      <w:proofErr w:type="spellEnd"/>
      <w:r w:rsidR="00D3666D" w:rsidRPr="00D3666D">
        <w:rPr>
          <w:rFonts w:eastAsia="Times New Roman" w:cs="Calibri"/>
          <w:szCs w:val="18"/>
          <w:lang w:eastAsia="pl-PL"/>
        </w:rPr>
        <w:t xml:space="preserve">) w technologii PPN (prac pod napięciem) – 2 osoby, </w:t>
      </w:r>
    </w:p>
    <w:p w14:paraId="52CA8465" w14:textId="4369A242" w:rsidR="00D3666D" w:rsidRPr="00D3666D" w:rsidRDefault="00D3666D" w:rsidP="00D366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D366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i elektroenergetycznych – 1 osoba.</w:t>
      </w:r>
    </w:p>
    <w:p w14:paraId="664F8118" w14:textId="605F425B" w:rsidR="000A506D" w:rsidRPr="00113469" w:rsidRDefault="000A506D" w:rsidP="00D3666D">
      <w:pPr>
        <w:spacing w:before="60" w:after="120" w:line="288" w:lineRule="auto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</w:t>
      </w:r>
      <w:proofErr w:type="spellStart"/>
      <w:r w:rsidRPr="007F47EC">
        <w:rPr>
          <w:rFonts w:cstheme="minorHAnsi"/>
          <w:szCs w:val="18"/>
          <w:lang w:eastAsia="pl-PL"/>
        </w:rPr>
        <w:t>ppkt</w:t>
      </w:r>
      <w:proofErr w:type="spellEnd"/>
      <w:r w:rsidRPr="007F47EC">
        <w:rPr>
          <w:rFonts w:cstheme="minorHAnsi"/>
          <w:szCs w:val="18"/>
          <w:lang w:eastAsia="pl-PL"/>
        </w:rPr>
        <w:t xml:space="preserve">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710B619D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>, o którym mowa w pkt 1.2.1 pkt a</w:t>
      </w:r>
      <w:r w:rsidR="006B1184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6A057482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D3666D">
        <w:rPr>
          <w:rFonts w:cstheme="minorHAnsi"/>
          <w:bCs/>
          <w:szCs w:val="18"/>
        </w:rPr>
        <w:t>b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</w:t>
      </w:r>
      <w:r w:rsidRPr="0070462E">
        <w:rPr>
          <w:rFonts w:eastAsia="Calibri" w:cstheme="minorHAnsi"/>
          <w:szCs w:val="18"/>
        </w:rPr>
        <w:lastRenderedPageBreak/>
        <w:t>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F893F79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3BCE0C8B" w14:textId="0B9E4689" w:rsidR="001F12B4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608D1BB4" w14:textId="072CECA6" w:rsidR="00113469" w:rsidRPr="00837FDD" w:rsidRDefault="00113469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  <w:u w:val="single"/>
        </w:rPr>
        <w:t>Potwierdzenie wpłaty wadium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1B86C61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</w:t>
      </w:r>
      <w:r w:rsidR="00D3666D">
        <w:rPr>
          <w:rFonts w:cstheme="minorHAnsi"/>
          <w:szCs w:val="18"/>
        </w:rPr>
        <w:t xml:space="preserve">2.7., </w:t>
      </w:r>
      <w:r w:rsidR="00B97F68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42951DA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7FD878C5" w14:textId="77777777" w:rsidR="00FF1713" w:rsidRPr="00FF1713" w:rsidRDefault="00FF1713" w:rsidP="00FF17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84C1B17" w:rsidR="00347E8D" w:rsidRPr="006B2C28" w:rsidRDefault="00BA4605" w:rsidP="00FF17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A460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EA72322"/>
    <w:multiLevelType w:val="hybridMultilevel"/>
    <w:tmpl w:val="B56209AA"/>
    <w:lvl w:ilvl="0" w:tplc="F83EF6E8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19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1"/>
  </w:num>
  <w:num w:numId="5" w16cid:durableId="1414474573">
    <w:abstractNumId w:val="19"/>
  </w:num>
  <w:num w:numId="6" w16cid:durableId="1732191650">
    <w:abstractNumId w:val="19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3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0"/>
  </w:num>
  <w:num w:numId="31" w16cid:durableId="373699211">
    <w:abstractNumId w:val="18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2"/>
  </w:num>
  <w:num w:numId="36" w16cid:durableId="183869142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9045E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0F6B5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67B53"/>
    <w:rsid w:val="00172B93"/>
    <w:rsid w:val="00175F4C"/>
    <w:rsid w:val="00185AAB"/>
    <w:rsid w:val="00192A23"/>
    <w:rsid w:val="001974F6"/>
    <w:rsid w:val="001A4996"/>
    <w:rsid w:val="001B0061"/>
    <w:rsid w:val="001B22BA"/>
    <w:rsid w:val="001B50C4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24257"/>
    <w:rsid w:val="00231E0A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5C62"/>
    <w:rsid w:val="002C470F"/>
    <w:rsid w:val="002D4CAD"/>
    <w:rsid w:val="002F10CA"/>
    <w:rsid w:val="00303C67"/>
    <w:rsid w:val="00310CB3"/>
    <w:rsid w:val="003472CE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43F5"/>
    <w:rsid w:val="003B66FE"/>
    <w:rsid w:val="003D41B4"/>
    <w:rsid w:val="003D4FEB"/>
    <w:rsid w:val="003D6C11"/>
    <w:rsid w:val="003E050D"/>
    <w:rsid w:val="003E18B1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96AF5"/>
    <w:rsid w:val="006A0331"/>
    <w:rsid w:val="006A4275"/>
    <w:rsid w:val="006B1184"/>
    <w:rsid w:val="006B2C26"/>
    <w:rsid w:val="006C4791"/>
    <w:rsid w:val="006C4B70"/>
    <w:rsid w:val="006C6089"/>
    <w:rsid w:val="006D16F1"/>
    <w:rsid w:val="006D663B"/>
    <w:rsid w:val="006E100D"/>
    <w:rsid w:val="006E2000"/>
    <w:rsid w:val="006E39CC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60251"/>
    <w:rsid w:val="007617E0"/>
    <w:rsid w:val="007673CA"/>
    <w:rsid w:val="00772961"/>
    <w:rsid w:val="00775E81"/>
    <w:rsid w:val="00776607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33"/>
    <w:rsid w:val="007F38E5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0F20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4605"/>
    <w:rsid w:val="00BA5673"/>
    <w:rsid w:val="00BB0255"/>
    <w:rsid w:val="00BB027C"/>
    <w:rsid w:val="00BB180C"/>
    <w:rsid w:val="00BB53A3"/>
    <w:rsid w:val="00BC3599"/>
    <w:rsid w:val="00BD1D08"/>
    <w:rsid w:val="00BE0AE4"/>
    <w:rsid w:val="00BE38BB"/>
    <w:rsid w:val="00BE3A24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28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3666D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6E98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A6F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5751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713"/>
    <w:rsid w:val="00FF40A6"/>
    <w:rsid w:val="00FF4512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Warinki udziału.docx</dmsv2BaseFileName>
    <dmsv2BaseDisplayName xmlns="http://schemas.microsoft.com/sharepoint/v3">Załącznik nr 2 do SWZ - Warinki udziału</dmsv2BaseDisplayName>
    <dmsv2SWPP2ObjectNumber xmlns="http://schemas.microsoft.com/sharepoint/v3">POST/DYS/OLD/GZ/01139/2026                        </dmsv2SWPP2ObjectNumber>
    <dmsv2SWPP2SumMD5 xmlns="http://schemas.microsoft.com/sharepoint/v3">baf4d9ed472359ec7595bf9e53beefd7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24837574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FJ3FSM7XJ42E-1652426618-16547</_dlc_DocId>
    <_dlc_DocIdUrl xmlns="a19cb1c7-c5c7-46d4-85ae-d83685407bba">
      <Url>https://swpp2.dms.gkpge.pl/sites/43/_layouts/15/DocIdRedir.aspx?ID=FJ3FSM7XJ42E-1652426618-16547</Url>
      <Description>FJ3FSM7XJ42E-1652426618-16547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E28C5B-6E3E-4149-BDEE-D16ACB05D698}"/>
</file>

<file path=customXml/itemProps5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25</TotalTime>
  <Pages>6</Pages>
  <Words>3580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17</cp:revision>
  <cp:lastPrinted>2024-07-15T11:21:00Z</cp:lastPrinted>
  <dcterms:created xsi:type="dcterms:W3CDTF">2025-10-13T11:10:00Z</dcterms:created>
  <dcterms:modified xsi:type="dcterms:W3CDTF">2026-04-01T10:30:00Z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fb216801-1d2a-4aa7-b672-2dd23c1c9040</vt:lpwstr>
  </property>
</Properties>
</file>